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03B07" w14:textId="2A56902F" w:rsidR="0087262C" w:rsidRDefault="0087262C" w:rsidP="0087262C">
      <w:pPr>
        <w:ind w:right="-1"/>
        <w:jc w:val="right"/>
      </w:pPr>
    </w:p>
    <w:p w14:paraId="3EB53CBB" w14:textId="77777777" w:rsidR="00944EEA" w:rsidRDefault="00FA3F4E" w:rsidP="00944EEA">
      <w:pPr>
        <w:ind w:right="-1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 wp14:anchorId="64DF9722" wp14:editId="70B5DDF9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ACD2" w14:textId="77777777" w:rsidR="00944EEA" w:rsidRPr="00483724" w:rsidRDefault="00696A5C" w:rsidP="00944EEA">
      <w:pPr>
        <w:jc w:val="center"/>
        <w:rPr>
          <w:b/>
          <w:sz w:val="20"/>
          <w:szCs w:val="20"/>
        </w:rPr>
      </w:pPr>
      <w:r w:rsidRPr="00483724">
        <w:rPr>
          <w:b/>
          <w:sz w:val="20"/>
          <w:szCs w:val="20"/>
        </w:rPr>
        <w:t>РЕСПУБЛИКА КАРЕЛИЯ</w:t>
      </w:r>
    </w:p>
    <w:p w14:paraId="57DDDACA" w14:textId="77777777" w:rsidR="00B22471" w:rsidRPr="00921BA8" w:rsidRDefault="00B22471" w:rsidP="00944EEA">
      <w:pPr>
        <w:jc w:val="center"/>
        <w:rPr>
          <w:b/>
          <w:sz w:val="16"/>
          <w:szCs w:val="16"/>
        </w:rPr>
      </w:pPr>
    </w:p>
    <w:p w14:paraId="751F63CD" w14:textId="77777777" w:rsidR="00B22471" w:rsidRPr="00D260B4" w:rsidRDefault="00B22471" w:rsidP="00944EEA">
      <w:pPr>
        <w:jc w:val="center"/>
        <w:rPr>
          <w:b/>
          <w:sz w:val="22"/>
          <w:szCs w:val="22"/>
        </w:rPr>
      </w:pPr>
      <w:r w:rsidRPr="00D260B4">
        <w:rPr>
          <w:b/>
          <w:sz w:val="22"/>
          <w:szCs w:val="22"/>
        </w:rPr>
        <w:t>МУНИЦИПАЛЬНОЕ ОБРАЗОВАНИЕ</w:t>
      </w:r>
    </w:p>
    <w:p w14:paraId="5044A94E" w14:textId="77777777" w:rsidR="00944EEA" w:rsidRPr="00D260B4" w:rsidRDefault="00B22471" w:rsidP="00492242">
      <w:pPr>
        <w:spacing w:line="360" w:lineRule="auto"/>
        <w:jc w:val="center"/>
        <w:rPr>
          <w:b/>
          <w:sz w:val="22"/>
          <w:szCs w:val="22"/>
        </w:rPr>
      </w:pPr>
      <w:r w:rsidRPr="00D260B4">
        <w:rPr>
          <w:b/>
          <w:sz w:val="22"/>
          <w:szCs w:val="22"/>
        </w:rPr>
        <w:t>«</w:t>
      </w:r>
      <w:r w:rsidR="00696A5C" w:rsidRPr="00D260B4">
        <w:rPr>
          <w:b/>
          <w:sz w:val="22"/>
          <w:szCs w:val="22"/>
        </w:rPr>
        <w:t>КАЛЕВАЛЬСКИЙ НАЦИОНАЛЬНЫЙ РАЙОН</w:t>
      </w:r>
      <w:r w:rsidRPr="00D260B4">
        <w:rPr>
          <w:b/>
          <w:sz w:val="22"/>
          <w:szCs w:val="22"/>
        </w:rPr>
        <w:t>»</w:t>
      </w:r>
    </w:p>
    <w:p w14:paraId="751FFCA9" w14:textId="77777777" w:rsidR="00944EEA" w:rsidRPr="00492242" w:rsidRDefault="00944EEA" w:rsidP="00D260B4">
      <w:pPr>
        <w:pStyle w:val="1"/>
        <w:spacing w:line="480" w:lineRule="auto"/>
        <w:rPr>
          <w:sz w:val="26"/>
          <w:szCs w:val="26"/>
        </w:rPr>
      </w:pPr>
      <w:r>
        <w:t xml:space="preserve"> </w:t>
      </w:r>
      <w:r w:rsidR="00696A5C" w:rsidRPr="00492242">
        <w:rPr>
          <w:sz w:val="26"/>
          <w:szCs w:val="26"/>
        </w:rPr>
        <w:t>СОВЕТ КАЛЕВАЛЬСКОГО МУНИЦИПАЛЬНОГО РАЙОНА</w:t>
      </w:r>
    </w:p>
    <w:p w14:paraId="672CCBBD" w14:textId="77777777" w:rsidR="00BC267A" w:rsidRPr="00FA3F4E" w:rsidRDefault="00BC267A" w:rsidP="00BC267A">
      <w:pPr>
        <w:spacing w:line="480" w:lineRule="auto"/>
        <w:rPr>
          <w:b/>
          <w:sz w:val="32"/>
          <w:szCs w:val="32"/>
        </w:rPr>
      </w:pPr>
      <w:r>
        <w:rPr>
          <w:b/>
          <w:color w:val="FF0000"/>
          <w:lang w:eastAsia="ar-SA"/>
        </w:rPr>
        <w:t xml:space="preserve">                     </w:t>
      </w:r>
      <w:r w:rsidRPr="00FA3F4E">
        <w:rPr>
          <w:b/>
          <w:lang w:val="en-US" w:eastAsia="ar-SA"/>
        </w:rPr>
        <w:t>XVI</w:t>
      </w:r>
      <w:r w:rsidR="00FA3F4E" w:rsidRPr="00FA3F4E">
        <w:rPr>
          <w:b/>
          <w:lang w:val="en-US" w:eastAsia="ar-SA"/>
        </w:rPr>
        <w:t>I</w:t>
      </w:r>
      <w:r w:rsidRPr="00FA3F4E">
        <w:rPr>
          <w:b/>
          <w:lang w:eastAsia="ar-SA"/>
        </w:rPr>
        <w:t xml:space="preserve"> </w:t>
      </w:r>
      <w:r w:rsidRPr="00FA3F4E">
        <w:rPr>
          <w:rFonts w:eastAsia="Arial Unicode MS"/>
          <w:b/>
          <w:bCs/>
          <w:lang w:eastAsia="ar-SA" w:bidi="ru-RU"/>
        </w:rPr>
        <w:t>заседание</w:t>
      </w:r>
      <w:r w:rsidRPr="00FA3F4E">
        <w:rPr>
          <w:rFonts w:eastAsia="Arial Unicode MS"/>
          <w:b/>
          <w:lang w:eastAsia="ar-SA" w:bidi="ru-RU"/>
        </w:rPr>
        <w:t xml:space="preserve"> </w:t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bCs/>
          <w:lang w:eastAsia="ar-SA" w:bidi="ru-RU"/>
        </w:rPr>
        <w:t xml:space="preserve">   </w:t>
      </w:r>
      <w:r w:rsidRPr="00FA3F4E">
        <w:rPr>
          <w:rFonts w:eastAsia="Arial Unicode MS"/>
          <w:b/>
          <w:lang w:eastAsia="ar-SA" w:bidi="ru-RU"/>
        </w:rPr>
        <w:t xml:space="preserve"> </w:t>
      </w:r>
      <w:r w:rsidRPr="00FA3F4E">
        <w:rPr>
          <w:rFonts w:eastAsia="Arial Unicode MS"/>
          <w:b/>
          <w:lang w:val="en-US" w:eastAsia="ar-SA" w:bidi="ru-RU"/>
        </w:rPr>
        <w:t>V</w:t>
      </w:r>
      <w:r w:rsidRPr="00FA3F4E">
        <w:rPr>
          <w:rFonts w:eastAsia="Arial Unicode MS"/>
          <w:b/>
          <w:lang w:eastAsia="ar-SA" w:bidi="ru-RU"/>
        </w:rPr>
        <w:t xml:space="preserve"> созыв</w:t>
      </w:r>
    </w:p>
    <w:p w14:paraId="3C9104AD" w14:textId="77777777" w:rsidR="00944EEA" w:rsidRPr="00D260B4" w:rsidRDefault="00944EEA" w:rsidP="00D260B4">
      <w:pPr>
        <w:spacing w:line="480" w:lineRule="auto"/>
        <w:jc w:val="center"/>
        <w:rPr>
          <w:b/>
          <w:sz w:val="32"/>
          <w:szCs w:val="32"/>
        </w:rPr>
      </w:pPr>
      <w:r w:rsidRPr="00D260B4">
        <w:rPr>
          <w:b/>
          <w:sz w:val="32"/>
          <w:szCs w:val="32"/>
        </w:rPr>
        <w:t>РЕШЕНИЕ</w:t>
      </w:r>
    </w:p>
    <w:p w14:paraId="226D33B8" w14:textId="658E03B1" w:rsidR="00944EEA" w:rsidRPr="00FA3F4E" w:rsidRDefault="004C0646" w:rsidP="00944EEA">
      <w:pPr>
        <w:pStyle w:val="3"/>
        <w:jc w:val="both"/>
        <w:rPr>
          <w:b w:val="0"/>
          <w:sz w:val="24"/>
          <w:u w:val="single"/>
          <w:lang w:val="ru-RU"/>
        </w:rPr>
      </w:pPr>
      <w:r w:rsidRPr="00FA3F4E">
        <w:rPr>
          <w:b w:val="0"/>
          <w:sz w:val="24"/>
          <w:u w:val="single"/>
          <w:lang w:val="ru-RU"/>
        </w:rPr>
        <w:t>о</w:t>
      </w:r>
      <w:r w:rsidR="005E079B" w:rsidRPr="00FA3F4E">
        <w:rPr>
          <w:b w:val="0"/>
          <w:sz w:val="24"/>
          <w:u w:val="single"/>
          <w:lang w:val="ru-RU"/>
        </w:rPr>
        <w:t>т</w:t>
      </w:r>
      <w:r w:rsidR="00BC267A" w:rsidRPr="00FA3F4E">
        <w:rPr>
          <w:b w:val="0"/>
          <w:sz w:val="24"/>
          <w:u w:val="single"/>
          <w:lang w:val="ru-RU"/>
        </w:rPr>
        <w:t xml:space="preserve"> 1</w:t>
      </w:r>
      <w:r w:rsidR="00FA3F4E" w:rsidRPr="00FA3F4E">
        <w:rPr>
          <w:b w:val="0"/>
          <w:sz w:val="24"/>
          <w:u w:val="single"/>
          <w:lang w:val="ru-RU"/>
        </w:rPr>
        <w:t>9</w:t>
      </w:r>
      <w:r w:rsidR="00BC267A" w:rsidRPr="00FA3F4E">
        <w:rPr>
          <w:b w:val="0"/>
          <w:sz w:val="24"/>
          <w:u w:val="single"/>
          <w:lang w:val="ru-RU"/>
        </w:rPr>
        <w:t>.03.2026</w:t>
      </w:r>
      <w:r w:rsidR="00944EEA" w:rsidRPr="00FA3F4E">
        <w:rPr>
          <w:b w:val="0"/>
          <w:sz w:val="24"/>
          <w:u w:val="single"/>
          <w:lang w:val="ru-RU"/>
        </w:rPr>
        <w:t xml:space="preserve"> г. </w:t>
      </w:r>
      <w:r w:rsidR="00AB3841" w:rsidRPr="00FA3F4E">
        <w:rPr>
          <w:b w:val="0"/>
          <w:sz w:val="24"/>
          <w:u w:val="single"/>
          <w:lang w:val="ru-RU"/>
        </w:rPr>
        <w:t>№</w:t>
      </w:r>
      <w:r w:rsidR="008B3443" w:rsidRPr="00FA3F4E">
        <w:rPr>
          <w:b w:val="0"/>
          <w:sz w:val="24"/>
          <w:u w:val="single"/>
          <w:lang w:val="ru-RU"/>
        </w:rPr>
        <w:t xml:space="preserve"> </w:t>
      </w:r>
      <w:r w:rsidR="00FA3F4E" w:rsidRPr="00FA3F4E">
        <w:rPr>
          <w:b w:val="0"/>
          <w:sz w:val="24"/>
          <w:u w:val="single"/>
          <w:lang w:val="en-US"/>
        </w:rPr>
        <w:t>XVII</w:t>
      </w:r>
      <w:r w:rsidR="00FA3F4E" w:rsidRPr="00FA3F4E">
        <w:rPr>
          <w:b w:val="0"/>
          <w:sz w:val="24"/>
          <w:u w:val="single"/>
          <w:lang w:val="ru-RU"/>
        </w:rPr>
        <w:t>-</w:t>
      </w:r>
      <w:r w:rsidR="00FA3F4E" w:rsidRPr="00FA3F4E">
        <w:rPr>
          <w:b w:val="0"/>
          <w:sz w:val="24"/>
          <w:u w:val="single"/>
          <w:lang w:val="en-US"/>
        </w:rPr>
        <w:t>V</w:t>
      </w:r>
      <w:r w:rsidR="00FA3F4E" w:rsidRPr="00FA3F4E">
        <w:rPr>
          <w:b w:val="0"/>
          <w:sz w:val="24"/>
          <w:u w:val="single"/>
          <w:lang w:val="ru-RU"/>
        </w:rPr>
        <w:t>-</w:t>
      </w:r>
      <w:r w:rsidR="009E7EDF">
        <w:rPr>
          <w:b w:val="0"/>
          <w:sz w:val="24"/>
          <w:u w:val="single"/>
          <w:lang w:val="ru-RU"/>
        </w:rPr>
        <w:t>13</w:t>
      </w:r>
      <w:r w:rsidR="00D51407">
        <w:rPr>
          <w:b w:val="0"/>
          <w:sz w:val="24"/>
          <w:u w:val="single"/>
          <w:lang w:val="ru-RU"/>
        </w:rPr>
        <w:t>2</w:t>
      </w:r>
    </w:p>
    <w:p w14:paraId="5265EFA3" w14:textId="77777777" w:rsidR="00944EEA" w:rsidRPr="0010111B" w:rsidRDefault="00944EEA" w:rsidP="00944EEA">
      <w:pPr>
        <w:spacing w:line="480" w:lineRule="auto"/>
        <w:jc w:val="both"/>
        <w:rPr>
          <w:sz w:val="18"/>
        </w:rPr>
      </w:pPr>
      <w:r>
        <w:rPr>
          <w:sz w:val="18"/>
        </w:rPr>
        <w:t>п</w:t>
      </w:r>
      <w:r w:rsidR="00FA3F4E">
        <w:rPr>
          <w:sz w:val="18"/>
          <w:lang w:val="en-US"/>
        </w:rPr>
        <w:t>un</w:t>
      </w:r>
      <w:r>
        <w:rPr>
          <w:sz w:val="18"/>
        </w:rPr>
        <w:t>.Калевала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</w:tblGrid>
      <w:tr w:rsidR="008B3443" w:rsidRPr="00B67003" w14:paraId="73AFCB11" w14:textId="77777777" w:rsidTr="00B67003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BA7193B" w14:textId="5439F5F5" w:rsidR="008B3443" w:rsidRPr="00B67003" w:rsidRDefault="00702C34" w:rsidP="00B67003">
            <w:pPr>
              <w:jc w:val="both"/>
              <w:rPr>
                <w:iCs/>
              </w:rPr>
            </w:pPr>
            <w:r w:rsidRPr="00702C34">
              <w:t xml:space="preserve">О </w:t>
            </w:r>
            <w:r w:rsidR="00D51407">
              <w:t>поддержке обращения</w:t>
            </w:r>
            <w:r w:rsidR="00BD6E0C">
              <w:t xml:space="preserve"> </w:t>
            </w:r>
            <w:bookmarkStart w:id="0" w:name="_Hlk225345789"/>
            <w:r w:rsidR="00214107">
              <w:t>депутатов Совета Калевальского городского поселения в Законодательное Собрание Республики Карелия и Главе Республики Карелия об утверждении Положения о статусе «Населенный пункт воинской доблести»</w:t>
            </w:r>
          </w:p>
          <w:bookmarkEnd w:id="0"/>
          <w:p w14:paraId="447FBE2E" w14:textId="77777777" w:rsidR="008B3443" w:rsidRPr="00B67003" w:rsidRDefault="008B3443" w:rsidP="00B67003">
            <w:pPr>
              <w:jc w:val="both"/>
              <w:rPr>
                <w:sz w:val="18"/>
              </w:rPr>
            </w:pPr>
          </w:p>
        </w:tc>
      </w:tr>
    </w:tbl>
    <w:p w14:paraId="3A0E3BA5" w14:textId="77777777" w:rsidR="00DA5E68" w:rsidRPr="00774C1E" w:rsidRDefault="008B3443" w:rsidP="0087262C">
      <w:pPr>
        <w:jc w:val="both"/>
        <w:rPr>
          <w:rFonts w:ascii="Arial" w:hAnsi="Arial"/>
          <w:highlight w:val="yellow"/>
        </w:rPr>
      </w:pPr>
      <w:r w:rsidRPr="0010111B">
        <w:rPr>
          <w:sz w:val="22"/>
          <w:szCs w:val="22"/>
        </w:rPr>
        <w:tab/>
      </w:r>
      <w:r w:rsidR="00D260B4">
        <w:rPr>
          <w:b/>
        </w:rPr>
        <w:t xml:space="preserve"> </w:t>
      </w:r>
    </w:p>
    <w:p w14:paraId="4F12F525" w14:textId="3307FB21" w:rsidR="00DA5E68" w:rsidRDefault="00DA5E68" w:rsidP="00DA5E68">
      <w:pPr>
        <w:pStyle w:val="a7"/>
        <w:rPr>
          <w:b/>
          <w:bCs/>
        </w:rPr>
      </w:pPr>
      <w:r w:rsidRPr="000333F6">
        <w:t xml:space="preserve">  </w:t>
      </w:r>
      <w:r>
        <w:t xml:space="preserve">   </w:t>
      </w:r>
      <w:r w:rsidR="0087262C">
        <w:t xml:space="preserve">      </w:t>
      </w:r>
      <w:r w:rsidR="00702C34">
        <w:t xml:space="preserve">На основании </w:t>
      </w:r>
      <w:r w:rsidR="00214107">
        <w:t>письма Карельской региональной общественной организации «Калевальское землячество»</w:t>
      </w:r>
      <w:r w:rsidR="00702C34">
        <w:t>.</w:t>
      </w:r>
      <w:r w:rsidRPr="000333F6">
        <w:t xml:space="preserve"> </w:t>
      </w:r>
    </w:p>
    <w:p w14:paraId="25535BDE" w14:textId="77777777" w:rsidR="00DA5E68" w:rsidRDefault="00DA5E68" w:rsidP="00DA5E68">
      <w:pPr>
        <w:pStyle w:val="a7"/>
        <w:jc w:val="center"/>
        <w:rPr>
          <w:b/>
          <w:bCs/>
        </w:rPr>
      </w:pPr>
    </w:p>
    <w:p w14:paraId="09F81BCF" w14:textId="77777777" w:rsidR="00DA5E68" w:rsidRDefault="00DA5E68" w:rsidP="00DA5E68">
      <w:pPr>
        <w:pStyle w:val="a7"/>
        <w:jc w:val="center"/>
      </w:pPr>
      <w:r>
        <w:rPr>
          <w:b/>
          <w:bCs/>
        </w:rPr>
        <w:t xml:space="preserve">Совет </w:t>
      </w:r>
      <w:r w:rsidR="009B0B93">
        <w:rPr>
          <w:b/>
          <w:bCs/>
        </w:rPr>
        <w:t>Калевальского муниципального</w:t>
      </w:r>
      <w:r>
        <w:rPr>
          <w:b/>
          <w:bCs/>
        </w:rPr>
        <w:t xml:space="preserve"> района РЕШИЛ</w:t>
      </w:r>
      <w:r>
        <w:t>:</w:t>
      </w:r>
    </w:p>
    <w:p w14:paraId="0E4F849B" w14:textId="77777777" w:rsidR="00DA5E68" w:rsidRDefault="00DA5E68" w:rsidP="00DA5E68">
      <w:pPr>
        <w:pStyle w:val="a7"/>
        <w:jc w:val="center"/>
      </w:pPr>
    </w:p>
    <w:p w14:paraId="1B9EEED3" w14:textId="4E9D9118" w:rsidR="00DA5E68" w:rsidRPr="00255018" w:rsidRDefault="0087262C" w:rsidP="001F54F8">
      <w:pPr>
        <w:numPr>
          <w:ilvl w:val="0"/>
          <w:numId w:val="17"/>
        </w:numPr>
        <w:tabs>
          <w:tab w:val="num" w:pos="-180"/>
          <w:tab w:val="left" w:pos="720"/>
        </w:tabs>
        <w:ind w:left="540" w:firstLine="540"/>
        <w:jc w:val="both"/>
      </w:pPr>
      <w:r>
        <w:t xml:space="preserve"> </w:t>
      </w:r>
      <w:r w:rsidR="00214107">
        <w:t xml:space="preserve">Поддержать обращение </w:t>
      </w:r>
      <w:r w:rsidR="00214107" w:rsidRPr="00214107">
        <w:t xml:space="preserve">депутатов Совета Калевальского городского поселения в Законодательное Собрание Республики Карелия и Главе Республики Карелия об утверждении Положения о статусе «Населенный пункт воинской </w:t>
      </w:r>
      <w:proofErr w:type="spellStart"/>
      <w:r w:rsidR="00214107" w:rsidRPr="00214107">
        <w:t>доблести»</w:t>
      </w:r>
      <w:proofErr w:type="spellEnd"/>
      <w:r w:rsidR="00EA1CFC">
        <w:t>.</w:t>
      </w:r>
    </w:p>
    <w:p w14:paraId="43362FCF" w14:textId="77777777" w:rsidR="00DA5E68" w:rsidRPr="00255018" w:rsidRDefault="00DA5E68" w:rsidP="00DA5E68">
      <w:pPr>
        <w:rPr>
          <w:b/>
        </w:rPr>
      </w:pPr>
    </w:p>
    <w:p w14:paraId="10D4E501" w14:textId="77777777" w:rsidR="00DA5E68" w:rsidRDefault="00DA5E68" w:rsidP="00DA5E68">
      <w:pPr>
        <w:pStyle w:val="a7"/>
        <w:ind w:left="426"/>
        <w:jc w:val="left"/>
      </w:pPr>
    </w:p>
    <w:p w14:paraId="526211CE" w14:textId="77777777" w:rsidR="00DA5E68" w:rsidRDefault="00DA5E68" w:rsidP="00DA5E68">
      <w:pPr>
        <w:pStyle w:val="a7"/>
        <w:jc w:val="left"/>
      </w:pPr>
    </w:p>
    <w:p w14:paraId="1751FFC1" w14:textId="77777777" w:rsidR="00DA5E68" w:rsidRDefault="00DA5E68" w:rsidP="00DA5E68">
      <w:pPr>
        <w:pStyle w:val="a7"/>
        <w:jc w:val="left"/>
        <w:rPr>
          <w:sz w:val="16"/>
        </w:rPr>
      </w:pPr>
    </w:p>
    <w:p w14:paraId="3FCD4284" w14:textId="77777777" w:rsidR="00DA5E68" w:rsidRDefault="00DA5E68" w:rsidP="00DA5E68">
      <w:pPr>
        <w:pStyle w:val="a7"/>
      </w:pPr>
    </w:p>
    <w:p w14:paraId="407D8CA8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Калевальского муниципального района</w:t>
      </w:r>
    </w:p>
    <w:p w14:paraId="2B89E68B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Калевальского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Л.</w:t>
      </w:r>
      <w:r w:rsidR="009B0B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9B0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Мостайкина</w:t>
      </w:r>
      <w:proofErr w:type="spellEnd"/>
    </w:p>
    <w:p w14:paraId="645E3058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C71959C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C853BE3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E5778D7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CC38FDF" w14:textId="65180BDF" w:rsidR="00F51F54" w:rsidRPr="006325C1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325C1"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 w:rsidR="00631074">
        <w:rPr>
          <w:rFonts w:ascii="Times New Roman" w:hAnsi="Times New Roman" w:cs="Times New Roman"/>
          <w:sz w:val="16"/>
          <w:szCs w:val="16"/>
        </w:rPr>
        <w:t>М.Р.Ахокас</w:t>
      </w:r>
      <w:proofErr w:type="spellEnd"/>
    </w:p>
    <w:p w14:paraId="15732798" w14:textId="7B4E7488" w:rsidR="00F51F54" w:rsidRPr="006325C1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325C1">
        <w:rPr>
          <w:rFonts w:ascii="Times New Roman" w:hAnsi="Times New Roman" w:cs="Times New Roman"/>
          <w:sz w:val="16"/>
          <w:szCs w:val="16"/>
        </w:rPr>
        <w:t xml:space="preserve">Рассылка: в дело – 1, </w:t>
      </w:r>
      <w:r w:rsidR="00370A53">
        <w:rPr>
          <w:rFonts w:ascii="Times New Roman" w:hAnsi="Times New Roman" w:cs="Times New Roman"/>
          <w:sz w:val="16"/>
          <w:szCs w:val="16"/>
        </w:rPr>
        <w:t>ОСиМП</w:t>
      </w:r>
      <w:r w:rsidR="00631074">
        <w:rPr>
          <w:rFonts w:ascii="Times New Roman" w:hAnsi="Times New Roman" w:cs="Times New Roman"/>
          <w:sz w:val="16"/>
          <w:szCs w:val="16"/>
        </w:rPr>
        <w:t>-1</w:t>
      </w:r>
    </w:p>
    <w:p w14:paraId="7DC2B3ED" w14:textId="77777777" w:rsidR="00873F6E" w:rsidRDefault="00873F6E" w:rsidP="00DA5E68">
      <w:pPr>
        <w:pStyle w:val="a7"/>
      </w:pPr>
    </w:p>
    <w:p w14:paraId="317D96C4" w14:textId="77777777" w:rsidR="00604CB9" w:rsidRDefault="00604CB9" w:rsidP="00DA5E68">
      <w:pPr>
        <w:pStyle w:val="a7"/>
      </w:pPr>
    </w:p>
    <w:p w14:paraId="3A0DA6DC" w14:textId="77777777" w:rsidR="00604CB9" w:rsidRDefault="00604CB9" w:rsidP="00DA5E68">
      <w:pPr>
        <w:pStyle w:val="a7"/>
      </w:pPr>
    </w:p>
    <w:p w14:paraId="38C70E9A" w14:textId="77777777" w:rsidR="00604CB9" w:rsidRDefault="00604CB9" w:rsidP="00DA5E68">
      <w:pPr>
        <w:pStyle w:val="a7"/>
      </w:pPr>
    </w:p>
    <w:p w14:paraId="47880B21" w14:textId="77777777" w:rsidR="00DA5E68" w:rsidRDefault="00DA5E68" w:rsidP="00DA5E68">
      <w:pPr>
        <w:pStyle w:val="a7"/>
      </w:pPr>
    </w:p>
    <w:p w14:paraId="491FBB04" w14:textId="77777777" w:rsidR="00B004B5" w:rsidRDefault="00B004B5" w:rsidP="00DA5E68">
      <w:pPr>
        <w:pStyle w:val="a7"/>
      </w:pPr>
    </w:p>
    <w:p w14:paraId="615673F9" w14:textId="77777777" w:rsidR="00604CB9" w:rsidRDefault="00604CB9" w:rsidP="00DA5E68">
      <w:pPr>
        <w:pStyle w:val="a7"/>
      </w:pPr>
    </w:p>
    <w:p w14:paraId="4CAC0A66" w14:textId="77777777" w:rsidR="00604CB9" w:rsidRDefault="00604CB9" w:rsidP="00DA5E68">
      <w:pPr>
        <w:pStyle w:val="a7"/>
      </w:pPr>
    </w:p>
    <w:sectPr w:rsidR="00604CB9" w:rsidSect="00604CB9">
      <w:headerReference w:type="even" r:id="rId8"/>
      <w:headerReference w:type="default" r:id="rId9"/>
      <w:pgSz w:w="11906" w:h="16838"/>
      <w:pgMar w:top="0" w:right="709" w:bottom="284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7D8B0" w14:textId="77777777" w:rsidR="00EC4A09" w:rsidRDefault="00EC4A09">
      <w:r>
        <w:separator/>
      </w:r>
    </w:p>
  </w:endnote>
  <w:endnote w:type="continuationSeparator" w:id="0">
    <w:p w14:paraId="234A3437" w14:textId="77777777" w:rsidR="00EC4A09" w:rsidRDefault="00EC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34925" w14:textId="77777777" w:rsidR="00EC4A09" w:rsidRDefault="00EC4A09">
      <w:r>
        <w:separator/>
      </w:r>
    </w:p>
  </w:footnote>
  <w:footnote w:type="continuationSeparator" w:id="0">
    <w:p w14:paraId="548E5645" w14:textId="77777777" w:rsidR="00EC4A09" w:rsidRDefault="00EC4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430C" w14:textId="77777777" w:rsidR="00D260B4" w:rsidRDefault="00D260B4" w:rsidP="004135C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04CB9">
      <w:rPr>
        <w:rStyle w:val="a6"/>
        <w:noProof/>
      </w:rPr>
      <w:t>2</w:t>
    </w:r>
    <w:r>
      <w:rPr>
        <w:rStyle w:val="a6"/>
      </w:rPr>
      <w:fldChar w:fldCharType="end"/>
    </w:r>
  </w:p>
  <w:p w14:paraId="77470B48" w14:textId="77777777" w:rsidR="00D260B4" w:rsidRDefault="00D260B4" w:rsidP="0025062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2C483" w14:textId="77777777" w:rsidR="00D260B4" w:rsidRDefault="00D260B4" w:rsidP="004135C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521A">
      <w:rPr>
        <w:rStyle w:val="a6"/>
        <w:noProof/>
      </w:rPr>
      <w:t>3</w:t>
    </w:r>
    <w:r>
      <w:rPr>
        <w:rStyle w:val="a6"/>
      </w:rPr>
      <w:fldChar w:fldCharType="end"/>
    </w:r>
  </w:p>
  <w:p w14:paraId="2179AB89" w14:textId="77777777" w:rsidR="00D260B4" w:rsidRDefault="00D260B4" w:rsidP="0025062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44B5"/>
    <w:multiLevelType w:val="hybridMultilevel"/>
    <w:tmpl w:val="3D462E70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74D6628"/>
    <w:multiLevelType w:val="hybridMultilevel"/>
    <w:tmpl w:val="B608D5C2"/>
    <w:lvl w:ilvl="0" w:tplc="E49605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CDA6296"/>
    <w:multiLevelType w:val="hybridMultilevel"/>
    <w:tmpl w:val="2076A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25C51"/>
    <w:multiLevelType w:val="hybridMultilevel"/>
    <w:tmpl w:val="9F10B096"/>
    <w:lvl w:ilvl="0" w:tplc="36F810AC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DC66D648">
      <w:start w:val="1"/>
      <w:numFmt w:val="bullet"/>
      <w:lvlText w:val="­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56A116B0"/>
    <w:multiLevelType w:val="hybridMultilevel"/>
    <w:tmpl w:val="21D65964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B7C13"/>
    <w:multiLevelType w:val="hybridMultilevel"/>
    <w:tmpl w:val="4F56015C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E59D4"/>
    <w:multiLevelType w:val="hybridMultilevel"/>
    <w:tmpl w:val="D506E688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7551D"/>
    <w:multiLevelType w:val="multilevel"/>
    <w:tmpl w:val="E8BC3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  <w:b/>
      </w:rPr>
    </w:lvl>
  </w:abstractNum>
  <w:abstractNum w:abstractNumId="13" w15:restartNumberingAfterBreak="0">
    <w:nsid w:val="71255D75"/>
    <w:multiLevelType w:val="hybridMultilevel"/>
    <w:tmpl w:val="9B7A2918"/>
    <w:lvl w:ilvl="0" w:tplc="15E66F0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4" w15:restartNumberingAfterBreak="0">
    <w:nsid w:val="73DC04F3"/>
    <w:multiLevelType w:val="hybridMultilevel"/>
    <w:tmpl w:val="000298D8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F67F5"/>
    <w:multiLevelType w:val="hybridMultilevel"/>
    <w:tmpl w:val="6C3E24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FC7030"/>
    <w:multiLevelType w:val="hybridMultilevel"/>
    <w:tmpl w:val="54DABEF6"/>
    <w:lvl w:ilvl="0" w:tplc="8C1C8C3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 w16cid:durableId="1106539573">
    <w:abstractNumId w:val="7"/>
  </w:num>
  <w:num w:numId="2" w16cid:durableId="913315497">
    <w:abstractNumId w:val="6"/>
  </w:num>
  <w:num w:numId="3" w16cid:durableId="1032804820">
    <w:abstractNumId w:val="1"/>
  </w:num>
  <w:num w:numId="4" w16cid:durableId="933324829">
    <w:abstractNumId w:val="5"/>
  </w:num>
  <w:num w:numId="5" w16cid:durableId="1804733087">
    <w:abstractNumId w:val="8"/>
  </w:num>
  <w:num w:numId="6" w16cid:durableId="1455637216">
    <w:abstractNumId w:val="2"/>
  </w:num>
  <w:num w:numId="7" w16cid:durableId="1906724686">
    <w:abstractNumId w:val="16"/>
  </w:num>
  <w:num w:numId="8" w16cid:durableId="1324427844">
    <w:abstractNumId w:val="4"/>
  </w:num>
  <w:num w:numId="9" w16cid:durableId="1264806487">
    <w:abstractNumId w:val="12"/>
  </w:num>
  <w:num w:numId="10" w16cid:durableId="1759251458">
    <w:abstractNumId w:val="14"/>
  </w:num>
  <w:num w:numId="11" w16cid:durableId="177276750">
    <w:abstractNumId w:val="0"/>
  </w:num>
  <w:num w:numId="12" w16cid:durableId="676463519">
    <w:abstractNumId w:val="9"/>
  </w:num>
  <w:num w:numId="13" w16cid:durableId="812722214">
    <w:abstractNumId w:val="10"/>
  </w:num>
  <w:num w:numId="14" w16cid:durableId="818183617">
    <w:abstractNumId w:val="11"/>
  </w:num>
  <w:num w:numId="15" w16cid:durableId="1323314356">
    <w:abstractNumId w:val="3"/>
  </w:num>
  <w:num w:numId="16" w16cid:durableId="1920406156">
    <w:abstractNumId w:val="13"/>
  </w:num>
  <w:num w:numId="17" w16cid:durableId="5043201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E68"/>
    <w:rsid w:val="00012176"/>
    <w:rsid w:val="000216EA"/>
    <w:rsid w:val="000375A0"/>
    <w:rsid w:val="0006327F"/>
    <w:rsid w:val="00063829"/>
    <w:rsid w:val="00073D18"/>
    <w:rsid w:val="0008001B"/>
    <w:rsid w:val="000B5100"/>
    <w:rsid w:val="000C5A28"/>
    <w:rsid w:val="000D64BB"/>
    <w:rsid w:val="000E4889"/>
    <w:rsid w:val="000F7A2D"/>
    <w:rsid w:val="0010111B"/>
    <w:rsid w:val="00114BC1"/>
    <w:rsid w:val="00144763"/>
    <w:rsid w:val="00153174"/>
    <w:rsid w:val="001534AF"/>
    <w:rsid w:val="0016111E"/>
    <w:rsid w:val="001A00A4"/>
    <w:rsid w:val="001C7A18"/>
    <w:rsid w:val="001E3D67"/>
    <w:rsid w:val="00214107"/>
    <w:rsid w:val="0022325C"/>
    <w:rsid w:val="00224BA1"/>
    <w:rsid w:val="00230415"/>
    <w:rsid w:val="00231BA9"/>
    <w:rsid w:val="0025062F"/>
    <w:rsid w:val="00255479"/>
    <w:rsid w:val="002770F4"/>
    <w:rsid w:val="0027797A"/>
    <w:rsid w:val="00285C4F"/>
    <w:rsid w:val="002927B0"/>
    <w:rsid w:val="00297503"/>
    <w:rsid w:val="002D6F4C"/>
    <w:rsid w:val="002E086C"/>
    <w:rsid w:val="002E2BF6"/>
    <w:rsid w:val="002E56E3"/>
    <w:rsid w:val="002F007D"/>
    <w:rsid w:val="003034E5"/>
    <w:rsid w:val="00315953"/>
    <w:rsid w:val="00320982"/>
    <w:rsid w:val="003272C3"/>
    <w:rsid w:val="00327374"/>
    <w:rsid w:val="00331A5A"/>
    <w:rsid w:val="00356DC8"/>
    <w:rsid w:val="00365392"/>
    <w:rsid w:val="00370A53"/>
    <w:rsid w:val="003C112A"/>
    <w:rsid w:val="003E521A"/>
    <w:rsid w:val="003F02B4"/>
    <w:rsid w:val="004001B5"/>
    <w:rsid w:val="00402B93"/>
    <w:rsid w:val="00410F4C"/>
    <w:rsid w:val="004135C4"/>
    <w:rsid w:val="0043113C"/>
    <w:rsid w:val="004529B1"/>
    <w:rsid w:val="0046514C"/>
    <w:rsid w:val="00470A51"/>
    <w:rsid w:val="00470FDB"/>
    <w:rsid w:val="004800E6"/>
    <w:rsid w:val="00481E09"/>
    <w:rsid w:val="00483724"/>
    <w:rsid w:val="00490BC6"/>
    <w:rsid w:val="00491557"/>
    <w:rsid w:val="00492242"/>
    <w:rsid w:val="004968A8"/>
    <w:rsid w:val="004B0591"/>
    <w:rsid w:val="004C0646"/>
    <w:rsid w:val="004D186D"/>
    <w:rsid w:val="004E1249"/>
    <w:rsid w:val="004E3C86"/>
    <w:rsid w:val="00527688"/>
    <w:rsid w:val="00540859"/>
    <w:rsid w:val="00553F87"/>
    <w:rsid w:val="005562BF"/>
    <w:rsid w:val="005655CC"/>
    <w:rsid w:val="00580447"/>
    <w:rsid w:val="0059275D"/>
    <w:rsid w:val="005A7BF6"/>
    <w:rsid w:val="005B2E7A"/>
    <w:rsid w:val="005C77C9"/>
    <w:rsid w:val="005E079B"/>
    <w:rsid w:val="005E1CA3"/>
    <w:rsid w:val="005E23E6"/>
    <w:rsid w:val="005E3ED4"/>
    <w:rsid w:val="005E673C"/>
    <w:rsid w:val="005E7993"/>
    <w:rsid w:val="00600CA5"/>
    <w:rsid w:val="00604CB9"/>
    <w:rsid w:val="006075B2"/>
    <w:rsid w:val="00613C8C"/>
    <w:rsid w:val="00615654"/>
    <w:rsid w:val="00625FA5"/>
    <w:rsid w:val="00631074"/>
    <w:rsid w:val="006504C5"/>
    <w:rsid w:val="0065499A"/>
    <w:rsid w:val="00670A0E"/>
    <w:rsid w:val="00672BA1"/>
    <w:rsid w:val="00677939"/>
    <w:rsid w:val="00681B55"/>
    <w:rsid w:val="00693DD6"/>
    <w:rsid w:val="0069536E"/>
    <w:rsid w:val="00696A5C"/>
    <w:rsid w:val="006A5856"/>
    <w:rsid w:val="006E4C92"/>
    <w:rsid w:val="006F4B79"/>
    <w:rsid w:val="00702C34"/>
    <w:rsid w:val="00704369"/>
    <w:rsid w:val="007079C9"/>
    <w:rsid w:val="007161E1"/>
    <w:rsid w:val="0073243E"/>
    <w:rsid w:val="0073398E"/>
    <w:rsid w:val="00740416"/>
    <w:rsid w:val="00755D0C"/>
    <w:rsid w:val="00780A63"/>
    <w:rsid w:val="007835EA"/>
    <w:rsid w:val="007A5488"/>
    <w:rsid w:val="007B7FE2"/>
    <w:rsid w:val="007C0E3F"/>
    <w:rsid w:val="007C254E"/>
    <w:rsid w:val="007D774A"/>
    <w:rsid w:val="007E3278"/>
    <w:rsid w:val="007E4924"/>
    <w:rsid w:val="00803471"/>
    <w:rsid w:val="00804C62"/>
    <w:rsid w:val="00807AD8"/>
    <w:rsid w:val="00810C6C"/>
    <w:rsid w:val="00862B28"/>
    <w:rsid w:val="0087262C"/>
    <w:rsid w:val="00873F6E"/>
    <w:rsid w:val="00881F77"/>
    <w:rsid w:val="00885A4E"/>
    <w:rsid w:val="008B3443"/>
    <w:rsid w:val="008D1584"/>
    <w:rsid w:val="008E4893"/>
    <w:rsid w:val="008F1C7D"/>
    <w:rsid w:val="00921BA8"/>
    <w:rsid w:val="00941A07"/>
    <w:rsid w:val="00942B9B"/>
    <w:rsid w:val="009437C9"/>
    <w:rsid w:val="00944EEA"/>
    <w:rsid w:val="0094543B"/>
    <w:rsid w:val="00946AEC"/>
    <w:rsid w:val="009532BA"/>
    <w:rsid w:val="009A2BA0"/>
    <w:rsid w:val="009A43E7"/>
    <w:rsid w:val="009A52BC"/>
    <w:rsid w:val="009B0B93"/>
    <w:rsid w:val="009D7E3C"/>
    <w:rsid w:val="009E0CB2"/>
    <w:rsid w:val="009E282A"/>
    <w:rsid w:val="009E7EDF"/>
    <w:rsid w:val="00A05CB2"/>
    <w:rsid w:val="00A16C88"/>
    <w:rsid w:val="00A24326"/>
    <w:rsid w:val="00A37C6D"/>
    <w:rsid w:val="00A512DE"/>
    <w:rsid w:val="00A56140"/>
    <w:rsid w:val="00A856D7"/>
    <w:rsid w:val="00A9718E"/>
    <w:rsid w:val="00AB3841"/>
    <w:rsid w:val="00AC14EE"/>
    <w:rsid w:val="00AE6A4A"/>
    <w:rsid w:val="00AF5BFB"/>
    <w:rsid w:val="00B004B5"/>
    <w:rsid w:val="00B1300E"/>
    <w:rsid w:val="00B22471"/>
    <w:rsid w:val="00B45E0B"/>
    <w:rsid w:val="00B525DC"/>
    <w:rsid w:val="00B558D9"/>
    <w:rsid w:val="00B57908"/>
    <w:rsid w:val="00B67003"/>
    <w:rsid w:val="00B90B33"/>
    <w:rsid w:val="00B97E2C"/>
    <w:rsid w:val="00BB40BB"/>
    <w:rsid w:val="00BC267A"/>
    <w:rsid w:val="00BD6E0C"/>
    <w:rsid w:val="00BE1178"/>
    <w:rsid w:val="00BF33E2"/>
    <w:rsid w:val="00BF4453"/>
    <w:rsid w:val="00C60D00"/>
    <w:rsid w:val="00C67D62"/>
    <w:rsid w:val="00C8220B"/>
    <w:rsid w:val="00C8541B"/>
    <w:rsid w:val="00C87868"/>
    <w:rsid w:val="00CC0611"/>
    <w:rsid w:val="00CC40D4"/>
    <w:rsid w:val="00CC4B20"/>
    <w:rsid w:val="00CC5F05"/>
    <w:rsid w:val="00CD4263"/>
    <w:rsid w:val="00CD4E21"/>
    <w:rsid w:val="00CE193E"/>
    <w:rsid w:val="00CE2CDB"/>
    <w:rsid w:val="00D11ECF"/>
    <w:rsid w:val="00D13BE0"/>
    <w:rsid w:val="00D260B4"/>
    <w:rsid w:val="00D32829"/>
    <w:rsid w:val="00D51407"/>
    <w:rsid w:val="00D75234"/>
    <w:rsid w:val="00D963EE"/>
    <w:rsid w:val="00DA5E68"/>
    <w:rsid w:val="00DB2197"/>
    <w:rsid w:val="00DD692D"/>
    <w:rsid w:val="00DE1A2B"/>
    <w:rsid w:val="00E2011A"/>
    <w:rsid w:val="00E367C7"/>
    <w:rsid w:val="00E621C4"/>
    <w:rsid w:val="00E807DB"/>
    <w:rsid w:val="00E87A96"/>
    <w:rsid w:val="00E917ED"/>
    <w:rsid w:val="00EA1CFC"/>
    <w:rsid w:val="00EA4AC9"/>
    <w:rsid w:val="00EA4E3B"/>
    <w:rsid w:val="00EA5C38"/>
    <w:rsid w:val="00EB4822"/>
    <w:rsid w:val="00EC4A09"/>
    <w:rsid w:val="00EE6A35"/>
    <w:rsid w:val="00EF54C0"/>
    <w:rsid w:val="00EF65A7"/>
    <w:rsid w:val="00F111F2"/>
    <w:rsid w:val="00F24791"/>
    <w:rsid w:val="00F316C9"/>
    <w:rsid w:val="00F35D16"/>
    <w:rsid w:val="00F37534"/>
    <w:rsid w:val="00F41657"/>
    <w:rsid w:val="00F51F54"/>
    <w:rsid w:val="00F56497"/>
    <w:rsid w:val="00F64CE2"/>
    <w:rsid w:val="00F66B8E"/>
    <w:rsid w:val="00F85B99"/>
    <w:rsid w:val="00FA3F4E"/>
    <w:rsid w:val="00FA444E"/>
    <w:rsid w:val="00FA66D1"/>
    <w:rsid w:val="00FB43E5"/>
    <w:rsid w:val="00FC1603"/>
    <w:rsid w:val="00FD19FD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560A52"/>
  <w15:chartTrackingRefBased/>
  <w15:docId w15:val="{534172D7-A4B3-43F3-95E7-8576FF59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4EEA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qFormat/>
    <w:rsid w:val="00944EEA"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eastAsia="ru-RU"/>
    </w:rPr>
  </w:style>
  <w:style w:type="paragraph" w:styleId="3">
    <w:name w:val="heading 3"/>
    <w:basedOn w:val="a"/>
    <w:next w:val="a"/>
    <w:qFormat/>
    <w:rsid w:val="00944EEA"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504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504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semiHidden/>
    <w:rsid w:val="007E4924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25062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5062F"/>
  </w:style>
  <w:style w:type="paragraph" w:styleId="a7">
    <w:name w:val="Body Text"/>
    <w:basedOn w:val="a"/>
    <w:semiHidden/>
    <w:rsid w:val="00DA5E68"/>
    <w:pPr>
      <w:jc w:val="both"/>
    </w:pPr>
    <w:rPr>
      <w:rFonts w:eastAsia="Times New Roman"/>
      <w:szCs w:val="20"/>
      <w:lang w:eastAsia="ru-RU"/>
    </w:rPr>
  </w:style>
  <w:style w:type="paragraph" w:styleId="a8">
    <w:name w:val="Normal (Web)"/>
    <w:basedOn w:val="a"/>
    <w:rsid w:val="00DA5E68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9">
    <w:name w:val="Strong"/>
    <w:qFormat/>
    <w:rsid w:val="00DA5E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84;&#1072;&#1096;&#1073;&#1102;&#1088;&#1086;\Application%20Data\Microsoft\&#1064;&#1072;&#1073;&#1083;&#1086;&#1085;&#1099;\&#1057;&#1077;&#1089;&#1089;&#1080;&#1103;%20&#1057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Сессия Совета</Template>
  <TotalTime>6</TotalTime>
  <Pages>1</Pages>
  <Words>107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acer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www.PHILka.RU</dc:creator>
  <cp:keywords/>
  <cp:lastModifiedBy>Евгения Раджабова</cp:lastModifiedBy>
  <cp:revision>2</cp:revision>
  <cp:lastPrinted>2026-02-18T12:30:00Z</cp:lastPrinted>
  <dcterms:created xsi:type="dcterms:W3CDTF">2026-03-25T12:54:00Z</dcterms:created>
  <dcterms:modified xsi:type="dcterms:W3CDTF">2026-03-25T12:54:00Z</dcterms:modified>
</cp:coreProperties>
</file>